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BF1C3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KILKENNY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1A67ABE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6ABF87A3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0C37665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5A1E17F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5E54B90D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34C018F" w14:textId="77777777" w:rsidR="002D77F0" w:rsidRDefault="002D77F0" w:rsidP="002D77F0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5E4C2FC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191715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1978328" w14:textId="77777777" w:rsidR="002D77F0" w:rsidRDefault="002D77F0" w:rsidP="002D77F0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 November 2022</w:t>
      </w:r>
    </w:p>
    <w:p w14:paraId="2ACB0B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A161" w14:textId="77777777" w:rsidR="002D77F0" w:rsidRDefault="002D77F0" w:rsidP="009139A6">
      <w:r>
        <w:separator/>
      </w:r>
    </w:p>
  </w:endnote>
  <w:endnote w:type="continuationSeparator" w:id="0">
    <w:p w14:paraId="79A20982" w14:textId="77777777" w:rsidR="002D77F0" w:rsidRDefault="002D77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3B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9C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70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05903" w14:textId="77777777" w:rsidR="002D77F0" w:rsidRDefault="002D77F0" w:rsidP="009139A6">
      <w:r>
        <w:separator/>
      </w:r>
    </w:p>
  </w:footnote>
  <w:footnote w:type="continuationSeparator" w:id="0">
    <w:p w14:paraId="0EAE45CF" w14:textId="77777777" w:rsidR="002D77F0" w:rsidRDefault="002D77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B5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D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D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F0"/>
    <w:rsid w:val="000666E0"/>
    <w:rsid w:val="002510B7"/>
    <w:rsid w:val="002D77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BFA2D"/>
  <w15:chartTrackingRefBased/>
  <w15:docId w15:val="{C81B0F3D-9D1B-4204-A612-8B2C1E61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7F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2022-12-20T20:11:00Z</dcterms:created>
  <dcterms:modified xsi:type="dcterms:W3CDTF">2022-12-20T20:12:00Z</dcterms:modified>
</cp:coreProperties>
</file>